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2ACBD" w14:textId="481C221A" w:rsidR="00BA00AB" w:rsidRDefault="0047615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BATTE (alias RICHARD)</w:t>
      </w:r>
      <w:r>
        <w:rPr>
          <w:rFonts w:ascii="Times New Roman" w:hAnsi="Times New Roman" w:cs="Times New Roman"/>
          <w:sz w:val="24"/>
          <w:szCs w:val="24"/>
        </w:rPr>
        <w:t xml:space="preserve">        (d.ca.1457)</w:t>
      </w:r>
    </w:p>
    <w:p w14:paraId="7A551E14" w14:textId="5D921A86" w:rsidR="00476158" w:rsidRDefault="0047615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14:paraId="49107E1D" w14:textId="18C30CE8" w:rsidR="00476158" w:rsidRDefault="0047615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D2E91D" w14:textId="6F45C64A" w:rsidR="00476158" w:rsidRDefault="0047615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D4ED08" w14:textId="740A7D24" w:rsidR="00476158" w:rsidRDefault="0047615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1457</w:t>
      </w:r>
      <w:r>
        <w:rPr>
          <w:rFonts w:ascii="Times New Roman" w:hAnsi="Times New Roman" w:cs="Times New Roman"/>
          <w:sz w:val="24"/>
          <w:szCs w:val="24"/>
        </w:rPr>
        <w:tab/>
        <w:t>Probate of his Will.</w:t>
      </w:r>
    </w:p>
    <w:p w14:paraId="516FC6C9" w14:textId="26BEC892" w:rsidR="00476158" w:rsidRDefault="0047615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(Devon Wills Index 1163-1999)</w:t>
      </w:r>
    </w:p>
    <w:p w14:paraId="00215732" w14:textId="1A1AB796" w:rsidR="00476158" w:rsidRDefault="0047615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01C598" w14:textId="750620BA" w:rsidR="00476158" w:rsidRDefault="0047615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228108" w14:textId="5153434D" w:rsidR="00476158" w:rsidRPr="00476158" w:rsidRDefault="0047615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April 2022</w:t>
      </w:r>
    </w:p>
    <w:sectPr w:rsidR="00476158" w:rsidRPr="004761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36272" w14:textId="77777777" w:rsidR="00476158" w:rsidRDefault="00476158" w:rsidP="009139A6">
      <w:r>
        <w:separator/>
      </w:r>
    </w:p>
  </w:endnote>
  <w:endnote w:type="continuationSeparator" w:id="0">
    <w:p w14:paraId="59E05CC4" w14:textId="77777777" w:rsidR="00476158" w:rsidRDefault="004761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89B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7E80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752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998EA" w14:textId="77777777" w:rsidR="00476158" w:rsidRDefault="00476158" w:rsidP="009139A6">
      <w:r>
        <w:separator/>
      </w:r>
    </w:p>
  </w:footnote>
  <w:footnote w:type="continuationSeparator" w:id="0">
    <w:p w14:paraId="72AA501D" w14:textId="77777777" w:rsidR="00476158" w:rsidRDefault="004761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BDA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444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9FF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158"/>
    <w:rsid w:val="000666E0"/>
    <w:rsid w:val="002510B7"/>
    <w:rsid w:val="0047615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D58C4"/>
  <w15:chartTrackingRefBased/>
  <w15:docId w15:val="{414796C2-B9CA-4453-A5B7-79EBE5981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2022-04-18T18:56:00Z</dcterms:created>
  <dcterms:modified xsi:type="dcterms:W3CDTF">2022-04-18T18:58:00Z</dcterms:modified>
</cp:coreProperties>
</file>